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D431C" w14:textId="77777777" w:rsidR="007E610D" w:rsidRDefault="007E610D" w:rsidP="007E61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LEMYNG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fl.1470)</w:t>
      </w:r>
    </w:p>
    <w:p w14:paraId="55B45213" w14:textId="77777777" w:rsidR="007E610D" w:rsidRDefault="007E610D" w:rsidP="007E61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Plumstead</w:t>
      </w:r>
      <w:proofErr w:type="spellEnd"/>
      <w:r>
        <w:rPr>
          <w:rFonts w:cs="Times New Roman"/>
          <w:szCs w:val="24"/>
        </w:rPr>
        <w:t>, Kent.</w:t>
      </w:r>
    </w:p>
    <w:p w14:paraId="01BD98FE" w14:textId="77777777" w:rsidR="007E610D" w:rsidRDefault="007E610D" w:rsidP="007E610D">
      <w:pPr>
        <w:pStyle w:val="NoSpacing"/>
        <w:rPr>
          <w:rFonts w:cs="Times New Roman"/>
          <w:szCs w:val="24"/>
        </w:rPr>
      </w:pPr>
    </w:p>
    <w:p w14:paraId="61A305F0" w14:textId="77777777" w:rsidR="007E610D" w:rsidRDefault="007E610D" w:rsidP="007E610D">
      <w:pPr>
        <w:pStyle w:val="NoSpacing"/>
        <w:rPr>
          <w:rFonts w:cs="Times New Roman"/>
          <w:szCs w:val="24"/>
        </w:rPr>
      </w:pPr>
    </w:p>
    <w:p w14:paraId="4627B4D6" w14:textId="77777777" w:rsidR="007E610D" w:rsidRDefault="007E610D" w:rsidP="007E61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1470</w:t>
      </w:r>
      <w:r>
        <w:rPr>
          <w:rFonts w:cs="Times New Roman"/>
          <w:szCs w:val="24"/>
        </w:rPr>
        <w:tab/>
        <w:t>He made his Will.</w:t>
      </w:r>
    </w:p>
    <w:p w14:paraId="7C514EC1" w14:textId="77777777" w:rsidR="007E610D" w:rsidRDefault="007E610D" w:rsidP="007E61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56473A39" w14:textId="77777777" w:rsidR="007E610D" w:rsidRDefault="007E610D" w:rsidP="007E610D">
      <w:pPr>
        <w:pStyle w:val="NoSpacing"/>
        <w:rPr>
          <w:rFonts w:cs="Times New Roman"/>
          <w:szCs w:val="24"/>
        </w:rPr>
      </w:pPr>
    </w:p>
    <w:p w14:paraId="05917D25" w14:textId="77777777" w:rsidR="007E610D" w:rsidRDefault="007E610D" w:rsidP="007E610D">
      <w:pPr>
        <w:pStyle w:val="NoSpacing"/>
        <w:rPr>
          <w:rFonts w:cs="Times New Roman"/>
          <w:szCs w:val="24"/>
        </w:rPr>
      </w:pPr>
    </w:p>
    <w:p w14:paraId="397A9F27" w14:textId="77777777" w:rsidR="007E610D" w:rsidRDefault="007E610D" w:rsidP="007E61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September 2022</w:t>
      </w:r>
    </w:p>
    <w:p w14:paraId="7A5BF48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E23F8" w14:textId="77777777" w:rsidR="007E610D" w:rsidRDefault="007E610D" w:rsidP="009139A6">
      <w:r>
        <w:separator/>
      </w:r>
    </w:p>
  </w:endnote>
  <w:endnote w:type="continuationSeparator" w:id="0">
    <w:p w14:paraId="45A4856C" w14:textId="77777777" w:rsidR="007E610D" w:rsidRDefault="007E61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724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1407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1CF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1B5C4" w14:textId="77777777" w:rsidR="007E610D" w:rsidRDefault="007E610D" w:rsidP="009139A6">
      <w:r>
        <w:separator/>
      </w:r>
    </w:p>
  </w:footnote>
  <w:footnote w:type="continuationSeparator" w:id="0">
    <w:p w14:paraId="3696550D" w14:textId="77777777" w:rsidR="007E610D" w:rsidRDefault="007E61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8A4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AA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AE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0D"/>
    <w:rsid w:val="000666E0"/>
    <w:rsid w:val="002510B7"/>
    <w:rsid w:val="005C130B"/>
    <w:rsid w:val="007E610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20B62"/>
  <w15:chartTrackingRefBased/>
  <w15:docId w15:val="{503329DF-8845-4880-BF81-074EDC316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E61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2023-01-21T20:53:00Z</dcterms:created>
  <dcterms:modified xsi:type="dcterms:W3CDTF">2023-01-21T20:53:00Z</dcterms:modified>
</cp:coreProperties>
</file>